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4653D" w:rsidRDefault="0006054F">
      <w:pPr>
        <w:rPr>
          <w:rFonts w:ascii="Sylfaen" w:hAnsi="Sylfaen"/>
          <w:b/>
          <w:lang w:val="ka-GE"/>
        </w:rPr>
      </w:pPr>
      <w:r w:rsidRPr="0006054F">
        <w:rPr>
          <w:rFonts w:ascii="Sylfaen" w:hAnsi="Sylfaen"/>
          <w:b/>
          <w:lang w:val="ka-GE"/>
        </w:rPr>
        <w:t>ავტოგასამართი სადგური „ვარკეთილი-2“</w:t>
      </w:r>
    </w:p>
    <w:p w:rsidR="0006054F" w:rsidRDefault="00316793">
      <w:pPr>
        <w:rPr>
          <w:rFonts w:ascii="Sylfaen" w:hAnsi="Sylfaen"/>
          <w:lang w:val="ka-GE"/>
        </w:rPr>
      </w:pPr>
      <w:r w:rsidRPr="0006054F">
        <w:rPr>
          <w:rFonts w:ascii="Sylfaen" w:hAnsi="Sylfaen"/>
          <w:noProof/>
        </w:rPr>
        <w:drawing>
          <wp:anchor distT="0" distB="0" distL="114300" distR="114300" simplePos="0" relativeHeight="251658240" behindDoc="0" locked="0" layoutInCell="1" allowOverlap="1" wp14:anchorId="0D7D9D17" wp14:editId="27004250">
            <wp:simplePos x="0" y="0"/>
            <wp:positionH relativeFrom="margin">
              <wp:posOffset>-635</wp:posOffset>
            </wp:positionH>
            <wp:positionV relativeFrom="paragraph">
              <wp:posOffset>8890</wp:posOffset>
            </wp:positionV>
            <wp:extent cx="2219960" cy="2960370"/>
            <wp:effectExtent l="0" t="0" r="8890" b="0"/>
            <wp:wrapSquare wrapText="bothSides"/>
            <wp:docPr id="1" name="Picture 1" descr="\\wss02\Home$\rburdiladze\Desktop\ვარკეთილი2\ვარკეთილი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ვარკეთილი2\ვარკეთილი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960" cy="296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054F" w:rsidRPr="0006054F">
        <w:rPr>
          <w:rFonts w:ascii="Sylfaen" w:hAnsi="Sylfaen"/>
          <w:noProof/>
        </w:rPr>
        <w:drawing>
          <wp:inline distT="0" distB="0" distL="0" distR="0" wp14:anchorId="50CFB8CD" wp14:editId="4BF17780">
            <wp:extent cx="2208678" cy="2944265"/>
            <wp:effectExtent l="0" t="0" r="1270" b="8890"/>
            <wp:docPr id="2" name="Picture 2" descr="\\wss02\Home$\rburdiladze\Desktop\ვარკეთილი2\ვარკეთილი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ვარკეთილი2\ვარკეთილი2-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19369" cy="2958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54F" w:rsidRDefault="00316793" w:rsidP="0006054F">
      <w:pPr>
        <w:rPr>
          <w:rFonts w:ascii="Sylfaen" w:hAnsi="Sylfaen"/>
          <w:lang w:val="ka-GE"/>
        </w:rPr>
      </w:pPr>
      <w:r w:rsidRPr="0006054F">
        <w:rPr>
          <w:rFonts w:ascii="Sylfaen" w:hAnsi="Sylfaen"/>
          <w:noProof/>
        </w:rPr>
        <w:drawing>
          <wp:anchor distT="0" distB="0" distL="114300" distR="114300" simplePos="0" relativeHeight="251659264" behindDoc="0" locked="0" layoutInCell="1" allowOverlap="1" wp14:anchorId="1667A783" wp14:editId="2191FDE5">
            <wp:simplePos x="0" y="0"/>
            <wp:positionH relativeFrom="margin">
              <wp:align>left</wp:align>
            </wp:positionH>
            <wp:positionV relativeFrom="paragraph">
              <wp:posOffset>478763</wp:posOffset>
            </wp:positionV>
            <wp:extent cx="2391410" cy="3188335"/>
            <wp:effectExtent l="0" t="0" r="8890" b="0"/>
            <wp:wrapSquare wrapText="bothSides"/>
            <wp:docPr id="4" name="Picture 4" descr="\\wss02\Home$\rburdiladze\Desktop\ვარკეთილი2\ვარკეთილი2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ვარკეთილი2\ვარკეთილი2-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1410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054F">
        <w:rPr>
          <w:rFonts w:ascii="Sylfaen" w:hAnsi="Sylfaen" w:cs="Sylfaen"/>
          <w:lang w:val="ka-GE"/>
        </w:rPr>
        <w:t>1.</w:t>
      </w:r>
      <w:r w:rsidR="0006054F" w:rsidRPr="0006054F">
        <w:rPr>
          <w:rFonts w:ascii="Sylfaen" w:hAnsi="Sylfaen" w:cs="Sylfaen"/>
          <w:lang w:val="ka-GE"/>
        </w:rPr>
        <w:t>სატრანსფორმატორო</w:t>
      </w:r>
      <w:r w:rsidR="0006054F" w:rsidRPr="0006054F">
        <w:rPr>
          <w:rFonts w:ascii="Sylfaen" w:hAnsi="Sylfaen"/>
          <w:lang w:val="ka-GE"/>
        </w:rPr>
        <w:t xml:space="preserve"> ქვესადგური. ვიზუალურად შესაღებია, უსაბრთხოების პლაკატებია გასაკეთებელი.</w:t>
      </w:r>
    </w:p>
    <w:p w:rsidR="00316793" w:rsidRDefault="0006054F" w:rsidP="0006054F">
      <w:pPr>
        <w:rPr>
          <w:rFonts w:ascii="Sylfaen" w:hAnsi="Sylfaen"/>
          <w:lang w:val="ka-GE"/>
        </w:rPr>
      </w:pPr>
      <w:r w:rsidRPr="0006054F">
        <w:rPr>
          <w:rFonts w:ascii="Sylfaen" w:hAnsi="Sylfaen"/>
          <w:noProof/>
        </w:rPr>
        <w:drawing>
          <wp:inline distT="0" distB="0" distL="0" distR="0" wp14:anchorId="4A17BA8E" wp14:editId="0B5CC4E3">
            <wp:extent cx="2362049" cy="3148716"/>
            <wp:effectExtent l="0" t="0" r="635" b="0"/>
            <wp:docPr id="6" name="Picture 6" descr="\\wss02\Home$\rburdiladze\Desktop\ვარკეთილი2\ვარკეთილი2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ss02\Home$\rburdiladze\Desktop\ვარკეთილი2\ვარკეთილი2-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87253" cy="3182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ka-GE"/>
        </w:rPr>
        <w:br w:type="textWrapping" w:clear="all"/>
      </w:r>
    </w:p>
    <w:p w:rsidR="0006054F" w:rsidRDefault="0006054F" w:rsidP="0006054F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2. მაღალი ძაბვის მხარე ტექნიკურად გამართულია.</w:t>
      </w:r>
    </w:p>
    <w:p w:rsidR="0006054F" w:rsidRDefault="009D69A8" w:rsidP="0006054F">
      <w:pPr>
        <w:rPr>
          <w:rFonts w:ascii="Sylfaen" w:hAnsi="Sylfaen"/>
          <w:lang w:val="ka-GE"/>
        </w:rPr>
      </w:pPr>
      <w:r w:rsidRPr="009D69A8">
        <w:rPr>
          <w:rFonts w:ascii="Sylfaen" w:hAnsi="Sylfaen"/>
          <w:noProof/>
        </w:rPr>
        <w:lastRenderedPageBreak/>
        <w:drawing>
          <wp:inline distT="0" distB="0" distL="0" distR="0">
            <wp:extent cx="2977073" cy="3968571"/>
            <wp:effectExtent l="0" t="0" r="0" b="0"/>
            <wp:docPr id="7" name="Picture 7" descr="\\wss02\Home$\rburdiladze\Desktop\ვარკეთილი2\ვარკეთილი2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ss02\Home$\rburdiladze\Desktop\ვარკეთილი2\ვარკეთილი2-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179" cy="397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54F" w:rsidRDefault="009D69A8" w:rsidP="0006054F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3.დაბალი ძაბვის მხარე ტექნიკურად გამართულია</w:t>
      </w:r>
    </w:p>
    <w:p w:rsidR="009D69A8" w:rsidRDefault="009D69A8" w:rsidP="0006054F">
      <w:pPr>
        <w:rPr>
          <w:rFonts w:ascii="Sylfaen" w:hAnsi="Sylfaen"/>
          <w:lang w:val="ka-GE"/>
        </w:rPr>
      </w:pPr>
      <w:r w:rsidRPr="009D69A8">
        <w:rPr>
          <w:rFonts w:ascii="Sylfaen" w:hAnsi="Sylfaen"/>
          <w:noProof/>
        </w:rPr>
        <w:drawing>
          <wp:inline distT="0" distB="0" distL="0" distR="0">
            <wp:extent cx="2412503" cy="3215973"/>
            <wp:effectExtent l="0" t="0" r="6985" b="3810"/>
            <wp:docPr id="8" name="Picture 8" descr="\\wss02\Home$\rburdiladze\Desktop\ვარკეთილი2\ვარკეთილი2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wss02\Home$\rburdiladze\Desktop\ვარკეთილი2\ვარკეთილი2-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775" cy="3223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69A8" w:rsidRPr="0006054F" w:rsidRDefault="009D69A8" w:rsidP="0006054F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4.ტრანსფორმატორი ტექნიკურად გამართულია</w:t>
      </w:r>
    </w:p>
    <w:p w:rsidR="0006054F" w:rsidRDefault="0006054F" w:rsidP="0006054F">
      <w:pPr>
        <w:pStyle w:val="ListParagraph"/>
        <w:rPr>
          <w:rFonts w:ascii="Sylfaen" w:hAnsi="Sylfaen"/>
          <w:lang w:val="ka-GE"/>
        </w:rPr>
      </w:pPr>
      <w:bookmarkStart w:id="0" w:name="_GoBack"/>
      <w:bookmarkEnd w:id="0"/>
    </w:p>
    <w:p w:rsidR="0006054F" w:rsidRPr="0006054F" w:rsidRDefault="0006054F" w:rsidP="0006054F">
      <w:pPr>
        <w:pStyle w:val="ListParagraph"/>
        <w:rPr>
          <w:rFonts w:ascii="Sylfaen" w:hAnsi="Sylfaen"/>
          <w:lang w:val="ka-GE"/>
        </w:rPr>
      </w:pPr>
      <w:r w:rsidRPr="0006054F">
        <w:rPr>
          <w:rFonts w:ascii="Sylfaen" w:hAnsi="Sylfaen"/>
          <w:lang w:val="ka-GE"/>
        </w:rPr>
        <w:lastRenderedPageBreak/>
        <w:br w:type="textWrapping" w:clear="all"/>
      </w:r>
    </w:p>
    <w:sectPr w:rsidR="0006054F" w:rsidRPr="0006054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1910A66"/>
    <w:multiLevelType w:val="hybridMultilevel"/>
    <w:tmpl w:val="F412ED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054F"/>
    <w:rsid w:val="0006054F"/>
    <w:rsid w:val="0024653D"/>
    <w:rsid w:val="00316793"/>
    <w:rsid w:val="009D69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F8B0C7"/>
  <w15:chartTrackingRefBased/>
  <w15:docId w15:val="{D81C0334-4C84-439A-907D-DEDBBCBAD3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6054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9C06EFA0</Template>
  <TotalTime>15</TotalTime>
  <Pages>3</Pages>
  <Words>40</Words>
  <Characters>230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rburdiladze</dc:creator>
  <cp:keywords/>
  <dc:description/>
  <cp:lastModifiedBy>rburdiladze</cp:lastModifiedBy>
  <cp:revision>2</cp:revision>
  <dcterms:created xsi:type="dcterms:W3CDTF">2022-05-10T08:56:00Z</dcterms:created>
  <dcterms:modified xsi:type="dcterms:W3CDTF">2022-05-10T09:11:00Z</dcterms:modified>
</cp:coreProperties>
</file>